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3126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3126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312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312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312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312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3126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31263" w:rsidRPr="00731263">
          <w:rPr>
            <w:b w:val="0"/>
          </w:rPr>
          <w:t xml:space="preserve"> 07143/053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31263" w:rsidP="00232C8F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31263" w:rsidP="00232C8F">
            <w:r>
              <w:t>18112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31263" w:rsidRPr="00731263">
          <w:rPr>
            <w:rStyle w:val="aa"/>
          </w:rPr>
          <w:t xml:space="preserve"> Кабинет эндоскопии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31263" w:rsidRPr="0073126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31263" w:rsidRPr="0073126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3126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3126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3126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3126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3126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31263" w:rsidP="00C31869">
            <w:pPr>
              <w:jc w:val="center"/>
            </w:pPr>
            <w:r>
              <w:t>003-302-237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31263" w:rsidRPr="00731263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31263" w:rsidRPr="00731263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3126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3126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126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3126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3126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126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93EA6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B20C6" w:rsidRPr="004B20C6">
          <w:rPr>
            <w:i/>
            <w:u w:val="single"/>
          </w:rPr>
          <w:t>1. Рекомендации по улучшению и оздоровлению условий труда:</w:t>
        </w:r>
        <w:r w:rsidR="004B20C6" w:rsidRPr="004B20C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B20C6" w:rsidRPr="004B20C6">
          <w:rPr>
            <w:i/>
            <w:u w:val="single"/>
          </w:rPr>
          <w:tab/>
          <w:t>   </w:t>
        </w:r>
        <w:r w:rsidR="004B20C6" w:rsidRPr="004B20C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 w:rsidR="004B20C6" w:rsidRPr="004B20C6">
          <w:rPr>
            <w:i/>
            <w:u w:val="single"/>
          </w:rPr>
          <w:tab/>
          <w:t>   </w:t>
        </w:r>
        <w:r w:rsidR="004B20C6" w:rsidRPr="004B20C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B20C6" w:rsidRPr="004B20C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B20C6" w:rsidRPr="004B20C6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126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126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312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126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126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312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(дата)</w:t>
            </w: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(дата)</w:t>
            </w: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263" w:rsidRPr="00731263" w:rsidRDefault="00731263" w:rsidP="004E51DC">
            <w:pPr>
              <w:pStyle w:val="a8"/>
            </w:pPr>
          </w:p>
        </w:tc>
      </w:tr>
      <w:tr w:rsidR="00731263" w:rsidRPr="00731263" w:rsidTr="0073126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1263" w:rsidRPr="00731263" w:rsidRDefault="00731263" w:rsidP="004E51DC">
            <w:pPr>
              <w:pStyle w:val="a8"/>
              <w:rPr>
                <w:vertAlign w:val="superscript"/>
              </w:rPr>
            </w:pPr>
            <w:r w:rsidRPr="0073126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893EA6" w:rsidTr="00893EA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893EA6" w:rsidP="003C5C39">
            <w:pPr>
              <w:pStyle w:val="a8"/>
            </w:pPr>
            <w:r w:rsidRPr="00893EA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893EA6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893EA6" w:rsidRDefault="004B20C6" w:rsidP="003C5C39">
            <w:pPr>
              <w:pStyle w:val="a8"/>
            </w:pPr>
            <w:r>
              <w:t>18.10.2016</w:t>
            </w:r>
          </w:p>
        </w:tc>
      </w:tr>
      <w:tr w:rsidR="00EF07A3" w:rsidRPr="00893EA6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3C5C39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893EA6" w:rsidRDefault="00893EA6" w:rsidP="00EF07A3">
            <w:pPr>
              <w:pStyle w:val="a8"/>
              <w:rPr>
                <w:b/>
                <w:vertAlign w:val="superscript"/>
              </w:rPr>
            </w:pPr>
            <w:r w:rsidRPr="00893EA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893EA6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893EA6" w:rsidRDefault="00893EA6" w:rsidP="00EF07A3">
            <w:pPr>
              <w:pStyle w:val="a8"/>
              <w:rPr>
                <w:vertAlign w:val="superscript"/>
              </w:rPr>
            </w:pPr>
            <w:r w:rsidRPr="00893EA6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3126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1263" w:rsidP="004E51DC">
            <w:pPr>
              <w:pStyle w:val="a8"/>
            </w:pPr>
            <w:r>
              <w:t>Чевеленкова Марина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93EA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3126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EA6" w:rsidRDefault="00893EA6" w:rsidP="0076042D">
      <w:pPr>
        <w:pStyle w:val="a9"/>
      </w:pPr>
      <w:r>
        <w:separator/>
      </w:r>
    </w:p>
  </w:endnote>
  <w:endnote w:type="continuationSeparator" w:id="0">
    <w:p w:rsidR="00893EA6" w:rsidRDefault="00893EA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3126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07143/053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F7AC8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F7AC8" w:rsidRPr="00C31869">
            <w:rPr>
              <w:rStyle w:val="ad"/>
              <w:sz w:val="20"/>
              <w:szCs w:val="20"/>
            </w:rPr>
            <w:fldChar w:fldCharType="separate"/>
          </w:r>
          <w:r w:rsidR="00731263">
            <w:rPr>
              <w:rStyle w:val="ad"/>
              <w:noProof/>
              <w:sz w:val="20"/>
              <w:szCs w:val="20"/>
            </w:rPr>
            <w:t>1</w:t>
          </w:r>
          <w:r w:rsidR="004F7AC8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31263" w:rsidRPr="0073126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EA6" w:rsidRDefault="00893EA6" w:rsidP="0076042D">
      <w:pPr>
        <w:pStyle w:val="a9"/>
      </w:pPr>
      <w:r>
        <w:separator/>
      </w:r>
    </w:p>
  </w:footnote>
  <w:footnote w:type="continuationSeparator" w:id="0">
    <w:p w:rsidR="00893EA6" w:rsidRDefault="00893EA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эндоскопии"/>
    <w:docVar w:name="class" w:val=" не определен "/>
    <w:docVar w:name="close_doc_flag" w:val="0"/>
    <w:docVar w:name="co_classes" w:val="   "/>
    <w:docVar w:name="codeok" w:val=" 181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53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FC2D7C79E5E4374B2D72A98B9780AEA"/>
    <w:docVar w:name="rm_id" w:val="268"/>
    <w:docVar w:name="rm_name" w:val="                                          "/>
    <w:docVar w:name="rm_number" w:val=" 07143/05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Моющи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D27ECE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97167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B20C6"/>
    <w:rsid w:val="004C4DB2"/>
    <w:rsid w:val="004E51DC"/>
    <w:rsid w:val="004E5FB2"/>
    <w:rsid w:val="004F7AC8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6F73E8"/>
    <w:rsid w:val="007049EB"/>
    <w:rsid w:val="00710271"/>
    <w:rsid w:val="00717C9F"/>
    <w:rsid w:val="00731263"/>
    <w:rsid w:val="00745D40"/>
    <w:rsid w:val="007462E1"/>
    <w:rsid w:val="0076042D"/>
    <w:rsid w:val="00764C8C"/>
    <w:rsid w:val="007657D5"/>
    <w:rsid w:val="00776AA2"/>
    <w:rsid w:val="007A4C5E"/>
    <w:rsid w:val="007D1852"/>
    <w:rsid w:val="007D2CEA"/>
    <w:rsid w:val="00835248"/>
    <w:rsid w:val="00872D12"/>
    <w:rsid w:val="00883461"/>
    <w:rsid w:val="00893EA6"/>
    <w:rsid w:val="008E68DE"/>
    <w:rsid w:val="008E70C1"/>
    <w:rsid w:val="0090588D"/>
    <w:rsid w:val="0092778A"/>
    <w:rsid w:val="00932593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0879"/>
    <w:rsid w:val="00AD14A4"/>
    <w:rsid w:val="00AD3797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27ECE"/>
    <w:rsid w:val="00D57DDA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2016-10-18T08:31:00Z</dcterms:created>
  <dcterms:modified xsi:type="dcterms:W3CDTF">2016-10-18T09:25:00Z</dcterms:modified>
</cp:coreProperties>
</file>